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593" w:rsidRDefault="008E4593">
      <w:pPr>
        <w:widowControl/>
        <w:shd w:val="clear" w:color="auto" w:fill="FFFFFF"/>
        <w:ind w:firstLine="300"/>
        <w:jc w:val="center"/>
        <w:rPr>
          <w:rFonts w:cs="Calibri"/>
          <w:color w:val="000000"/>
          <w:szCs w:val="21"/>
        </w:rPr>
      </w:pPr>
      <w:bookmarkStart w:id="0" w:name="_GoBack"/>
      <w:r>
        <w:rPr>
          <w:rFonts w:ascii="宋体" w:hAnsi="宋体" w:cs="宋体" w:hint="eastAsia"/>
          <w:b/>
          <w:color w:val="000000"/>
          <w:kern w:val="0"/>
          <w:sz w:val="32"/>
          <w:szCs w:val="32"/>
          <w:shd w:val="clear" w:color="auto" w:fill="FFFFFF"/>
          <w:lang/>
        </w:rPr>
        <w:t>毕业论文（设计）检测申请表</w:t>
      </w:r>
      <w:bookmarkEnd w:id="0"/>
    </w:p>
    <w:tbl>
      <w:tblPr>
        <w:tblW w:w="8672" w:type="dxa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235"/>
        <w:gridCol w:w="2551"/>
        <w:gridCol w:w="1717"/>
        <w:gridCol w:w="2169"/>
      </w:tblGrid>
      <w:tr w:rsidR="008E4593" w:rsidRPr="00B31EAA">
        <w:trPr>
          <w:trHeight w:val="737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E4593" w:rsidRPr="00B31EAA" w:rsidRDefault="008E4593">
            <w:pPr>
              <w:widowControl/>
              <w:jc w:val="center"/>
              <w:rPr>
                <w:rFonts w:cs="Calibri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学</w:t>
            </w: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   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号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E4593" w:rsidRPr="00B31EAA" w:rsidRDefault="008E4593">
            <w:pPr>
              <w:widowControl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E4593" w:rsidRPr="00B31EAA" w:rsidRDefault="008E4593">
            <w:pPr>
              <w:widowControl/>
              <w:jc w:val="center"/>
              <w:rPr>
                <w:rFonts w:cs="Calibri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</w:t>
            </w: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   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名</w:t>
            </w:r>
          </w:p>
        </w:tc>
        <w:tc>
          <w:tcPr>
            <w:tcW w:w="2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E4593" w:rsidRPr="00B31EAA" w:rsidRDefault="008E4593">
            <w:pPr>
              <w:widowControl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</w:t>
            </w:r>
          </w:p>
        </w:tc>
      </w:tr>
      <w:tr w:rsidR="008E4593" w:rsidRPr="00B31EAA">
        <w:trPr>
          <w:trHeight w:val="737"/>
        </w:trPr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E4593" w:rsidRPr="00B31EAA" w:rsidRDefault="008E4593">
            <w:pPr>
              <w:widowControl/>
              <w:jc w:val="center"/>
              <w:rPr>
                <w:rFonts w:cs="Calibri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   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E4593" w:rsidRPr="00B31EAA" w:rsidRDefault="008E4593">
            <w:pPr>
              <w:widowControl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E4593" w:rsidRPr="00B31EAA" w:rsidRDefault="008E4593">
            <w:pPr>
              <w:widowControl/>
              <w:jc w:val="center"/>
              <w:rPr>
                <w:rFonts w:cs="Calibri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指导教师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E4593" w:rsidRPr="00B31EAA" w:rsidRDefault="008E4593">
            <w:pPr>
              <w:widowControl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</w:t>
            </w:r>
          </w:p>
        </w:tc>
      </w:tr>
      <w:tr w:rsidR="008E4593" w:rsidRPr="00B31EAA">
        <w:trPr>
          <w:trHeight w:val="737"/>
        </w:trPr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E4593" w:rsidRPr="00B31EAA" w:rsidRDefault="008E4593">
            <w:pPr>
              <w:widowControl/>
              <w:jc w:val="center"/>
              <w:rPr>
                <w:rFonts w:cs="Calibri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论文题目</w:t>
            </w:r>
          </w:p>
        </w:tc>
        <w:tc>
          <w:tcPr>
            <w:tcW w:w="64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E4593" w:rsidRPr="00B31EAA" w:rsidRDefault="008E4593">
            <w:pPr>
              <w:widowControl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</w:t>
            </w:r>
          </w:p>
        </w:tc>
      </w:tr>
      <w:tr w:rsidR="008E4593" w:rsidRPr="00B31EAA">
        <w:trPr>
          <w:trHeight w:val="737"/>
        </w:trPr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E4593" w:rsidRPr="00B31EAA" w:rsidRDefault="008E4593">
            <w:pPr>
              <w:widowControl/>
              <w:jc w:val="center"/>
              <w:rPr>
                <w:rFonts w:cs="Calibri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首次检测结果</w:t>
            </w:r>
          </w:p>
        </w:tc>
        <w:tc>
          <w:tcPr>
            <w:tcW w:w="64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E4593" w:rsidRPr="00B31EAA" w:rsidRDefault="008E4593">
            <w:pPr>
              <w:widowControl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</w:t>
            </w:r>
          </w:p>
        </w:tc>
      </w:tr>
      <w:tr w:rsidR="008E4593" w:rsidRPr="00B31EAA">
        <w:trPr>
          <w:trHeight w:val="737"/>
        </w:trPr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E4593" w:rsidRPr="00B31EAA" w:rsidRDefault="008E4593">
            <w:pPr>
              <w:widowControl/>
              <w:jc w:val="center"/>
              <w:rPr>
                <w:rFonts w:cs="Calibri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二次检测结果</w:t>
            </w:r>
          </w:p>
        </w:tc>
        <w:tc>
          <w:tcPr>
            <w:tcW w:w="64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E4593" w:rsidRPr="00B31EAA" w:rsidRDefault="008E4593">
            <w:pPr>
              <w:widowControl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</w:t>
            </w:r>
          </w:p>
        </w:tc>
      </w:tr>
      <w:tr w:rsidR="008E4593" w:rsidRPr="00B31EAA">
        <w:trPr>
          <w:trHeight w:val="1372"/>
        </w:trPr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E4593" w:rsidRPr="00B31EAA" w:rsidRDefault="008E4593">
            <w:pPr>
              <w:widowControl/>
              <w:jc w:val="center"/>
              <w:rPr>
                <w:rFonts w:cs="Calibri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指导教师意见</w:t>
            </w:r>
          </w:p>
        </w:tc>
        <w:tc>
          <w:tcPr>
            <w:tcW w:w="64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E4593" w:rsidRDefault="008E4593">
            <w:pPr>
              <w:widowControl/>
              <w:rPr>
                <w:rFonts w:cs="Calibri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</w:t>
            </w:r>
          </w:p>
          <w:p w:rsidR="008E4593" w:rsidRDefault="008E4593">
            <w:pPr>
              <w:widowControl/>
              <w:rPr>
                <w:rFonts w:cs="Calibri"/>
                <w:color w:val="000000"/>
                <w:kern w:val="0"/>
                <w:sz w:val="28"/>
                <w:szCs w:val="28"/>
                <w:lang/>
              </w:rPr>
            </w:pPr>
          </w:p>
          <w:p w:rsidR="008E4593" w:rsidRPr="00B31EAA" w:rsidRDefault="008E4593">
            <w:pPr>
              <w:widowControl/>
              <w:rPr>
                <w:rFonts w:cs="Calibri"/>
                <w:szCs w:val="21"/>
              </w:rPr>
            </w:pP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</w:t>
            </w:r>
          </w:p>
          <w:p w:rsidR="008E4593" w:rsidRPr="00B31EAA" w:rsidRDefault="008E4593">
            <w:pPr>
              <w:widowControl/>
              <w:jc w:val="center"/>
              <w:rPr>
                <w:rFonts w:cs="Calibri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签</w:t>
            </w: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 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名：</w:t>
            </w:r>
          </w:p>
          <w:p w:rsidR="008E4593" w:rsidRPr="00B31EAA" w:rsidRDefault="008E4593">
            <w:pPr>
              <w:widowControl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                            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年</w:t>
            </w: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  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月</w:t>
            </w: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 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日</w:t>
            </w:r>
          </w:p>
        </w:tc>
      </w:tr>
      <w:tr w:rsidR="008E4593" w:rsidRPr="00B31EAA">
        <w:trPr>
          <w:trHeight w:val="1372"/>
        </w:trPr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E4593" w:rsidRDefault="008E459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学院意见</w:t>
            </w:r>
          </w:p>
        </w:tc>
        <w:tc>
          <w:tcPr>
            <w:tcW w:w="64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E4593" w:rsidRDefault="008E4593">
            <w:pPr>
              <w:widowControl/>
              <w:rPr>
                <w:rFonts w:cs="Calibri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</w:t>
            </w:r>
          </w:p>
          <w:p w:rsidR="008E4593" w:rsidRDefault="008E4593">
            <w:pPr>
              <w:widowControl/>
              <w:rPr>
                <w:rFonts w:cs="Calibri"/>
                <w:color w:val="000000"/>
                <w:kern w:val="0"/>
                <w:sz w:val="28"/>
                <w:szCs w:val="28"/>
                <w:lang/>
              </w:rPr>
            </w:pPr>
          </w:p>
          <w:p w:rsidR="008E4593" w:rsidRDefault="008E4593">
            <w:pPr>
              <w:widowControl/>
              <w:rPr>
                <w:rFonts w:cs="Calibri"/>
                <w:color w:val="000000"/>
                <w:kern w:val="0"/>
                <w:sz w:val="28"/>
                <w:szCs w:val="28"/>
                <w:lang/>
              </w:rPr>
            </w:pPr>
          </w:p>
          <w:p w:rsidR="008E4593" w:rsidRPr="00B31EAA" w:rsidRDefault="008E4593">
            <w:pPr>
              <w:widowControl/>
              <w:rPr>
                <w:rFonts w:cs="Calibri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 xml:space="preserve">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（公章）</w:t>
            </w:r>
          </w:p>
          <w:p w:rsidR="008E4593" w:rsidRDefault="008E459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                            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年</w:t>
            </w: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  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月</w:t>
            </w: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 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日</w:t>
            </w:r>
          </w:p>
        </w:tc>
      </w:tr>
      <w:tr w:rsidR="008E4593" w:rsidRPr="00B31EAA">
        <w:trPr>
          <w:trHeight w:val="1372"/>
        </w:trPr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E4593" w:rsidRPr="00B31EAA" w:rsidRDefault="008E4593">
            <w:pPr>
              <w:widowControl/>
              <w:jc w:val="center"/>
              <w:rPr>
                <w:rFonts w:cs="Calibri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教务处检测结果</w:t>
            </w:r>
          </w:p>
        </w:tc>
        <w:tc>
          <w:tcPr>
            <w:tcW w:w="64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E4593" w:rsidRPr="00B31EAA" w:rsidRDefault="008E4593">
            <w:pPr>
              <w:widowControl/>
              <w:rPr>
                <w:rFonts w:cs="Calibri"/>
                <w:szCs w:val="21"/>
              </w:rPr>
            </w:pP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</w:t>
            </w:r>
          </w:p>
          <w:p w:rsidR="008E4593" w:rsidRDefault="008E4593">
            <w:pPr>
              <w:widowControl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检测结果（</w:t>
            </w: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R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值）：</w:t>
            </w:r>
          </w:p>
          <w:p w:rsidR="008E4593" w:rsidRDefault="008E4593">
            <w:pPr>
              <w:widowControl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</w:p>
          <w:p w:rsidR="008E4593" w:rsidRPr="00B31EAA" w:rsidRDefault="008E4593">
            <w:pPr>
              <w:widowControl/>
              <w:ind w:firstLine="3920"/>
              <w:rPr>
                <w:rFonts w:cs="Calibri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（公章）</w:t>
            </w:r>
          </w:p>
          <w:p w:rsidR="008E4593" w:rsidRPr="00B31EAA" w:rsidRDefault="008E4593">
            <w:pPr>
              <w:widowControl/>
              <w:ind w:right="280"/>
              <w:jc w:val="right"/>
              <w:rPr>
                <w:rFonts w:cs="Calibri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年</w:t>
            </w: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  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月</w:t>
            </w:r>
            <w:r>
              <w:rPr>
                <w:rFonts w:cs="Calibri"/>
                <w:color w:val="000000"/>
                <w:kern w:val="0"/>
                <w:sz w:val="28"/>
                <w:szCs w:val="28"/>
                <w:lang/>
              </w:rPr>
              <w:t>   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日</w:t>
            </w:r>
          </w:p>
        </w:tc>
      </w:tr>
    </w:tbl>
    <w:p w:rsidR="008E4593" w:rsidRDefault="008E4593" w:rsidP="00922645"/>
    <w:sectPr w:rsidR="008E4593" w:rsidSect="00992E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B4415D0"/>
    <w:rsid w:val="00115650"/>
    <w:rsid w:val="008E4593"/>
    <w:rsid w:val="00922645"/>
    <w:rsid w:val="00992E19"/>
    <w:rsid w:val="00B31EAA"/>
    <w:rsid w:val="7B441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E19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36</Words>
  <Characters>208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雨林木风</cp:lastModifiedBy>
  <cp:revision>2</cp:revision>
  <dcterms:created xsi:type="dcterms:W3CDTF">2017-03-01T06:22:00Z</dcterms:created>
  <dcterms:modified xsi:type="dcterms:W3CDTF">2017-03-01T07:33:00Z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